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0BD42" w14:textId="77777777" w:rsidR="00F44E19" w:rsidRDefault="00F44E19" w:rsidP="00F44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OSMONDERLAWE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EB99C03" w14:textId="77777777" w:rsidR="00F44E19" w:rsidRDefault="00F44E19" w:rsidP="00F44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Hat merchant.</w:t>
      </w:r>
    </w:p>
    <w:p w14:paraId="61A315D9" w14:textId="77777777" w:rsidR="00F44E19" w:rsidRDefault="00F44E19" w:rsidP="00F44E19">
      <w:pPr>
        <w:rPr>
          <w:rFonts w:ascii="Times New Roman" w:hAnsi="Times New Roman" w:cs="Times New Roman"/>
        </w:rPr>
      </w:pPr>
    </w:p>
    <w:p w14:paraId="488A224A" w14:textId="77777777" w:rsidR="00F44E19" w:rsidRDefault="00F44E19" w:rsidP="00F44E19">
      <w:pPr>
        <w:rPr>
          <w:rFonts w:ascii="Times New Roman" w:hAnsi="Times New Roman" w:cs="Times New Roman"/>
        </w:rPr>
      </w:pPr>
    </w:p>
    <w:p w14:paraId="76523F68" w14:textId="77777777" w:rsidR="00F44E19" w:rsidRDefault="00F44E19" w:rsidP="00F44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Hochyn</w:t>
      </w:r>
      <w:proofErr w:type="spellEnd"/>
      <w:r>
        <w:rPr>
          <w:rFonts w:ascii="Times New Roman" w:hAnsi="Times New Roman" w:cs="Times New Roman"/>
        </w:rPr>
        <w:t xml:space="preserve"> of Norwich(q.v.).</w:t>
      </w:r>
    </w:p>
    <w:p w14:paraId="4C576068" w14:textId="77777777" w:rsidR="00F44E19" w:rsidRDefault="00F44E19" w:rsidP="00F44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F1A57B6" w14:textId="77777777" w:rsidR="00F44E19" w:rsidRDefault="00F44E19" w:rsidP="00F44E19">
      <w:pPr>
        <w:rPr>
          <w:rFonts w:ascii="Times New Roman" w:hAnsi="Times New Roman" w:cs="Times New Roman"/>
        </w:rPr>
      </w:pPr>
    </w:p>
    <w:p w14:paraId="40A3CA77" w14:textId="77777777" w:rsidR="00F44E19" w:rsidRDefault="00F44E19" w:rsidP="00F44E19">
      <w:pPr>
        <w:rPr>
          <w:rFonts w:ascii="Times New Roman" w:hAnsi="Times New Roman" w:cs="Times New Roman"/>
        </w:rPr>
      </w:pPr>
    </w:p>
    <w:p w14:paraId="669B1FE7" w14:textId="77777777" w:rsidR="00F44E19" w:rsidRDefault="00F44E19" w:rsidP="00F44E1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August 2018</w:t>
      </w:r>
    </w:p>
    <w:p w14:paraId="4D7EEE4F" w14:textId="77777777" w:rsidR="006B2F86" w:rsidRPr="00E71FC3" w:rsidRDefault="00F44E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5CDBA" w14:textId="77777777" w:rsidR="00F44E19" w:rsidRDefault="00F44E19" w:rsidP="00E71FC3">
      <w:r>
        <w:separator/>
      </w:r>
    </w:p>
  </w:endnote>
  <w:endnote w:type="continuationSeparator" w:id="0">
    <w:p w14:paraId="751DB8D9" w14:textId="77777777" w:rsidR="00F44E19" w:rsidRDefault="00F44E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87D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92CE9" w14:textId="77777777" w:rsidR="00F44E19" w:rsidRDefault="00F44E19" w:rsidP="00E71FC3">
      <w:r>
        <w:separator/>
      </w:r>
    </w:p>
  </w:footnote>
  <w:footnote w:type="continuationSeparator" w:id="0">
    <w:p w14:paraId="344ED9EF" w14:textId="77777777" w:rsidR="00F44E19" w:rsidRDefault="00F44E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E1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CACD1"/>
  <w15:chartTrackingRefBased/>
  <w15:docId w15:val="{57DE0136-670B-4B8B-BF42-11866FEE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4E1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44E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2018-09-18T19:23:00Z</dcterms:created>
  <dcterms:modified xsi:type="dcterms:W3CDTF">2018-09-18T19:23:00Z</dcterms:modified>
</cp:coreProperties>
</file>